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BD07DBF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3E270F">
        <w:rPr>
          <w:rStyle w:val="Strong"/>
          <w:rFonts w:asciiTheme="minorHAnsi" w:hAnsiTheme="minorHAnsi" w:cstheme="minorHAnsi"/>
          <w:lang w:val="en-GB"/>
        </w:rPr>
        <w:t>11-G002</w:t>
      </w:r>
      <w:r w:rsidR="006D1B25">
        <w:rPr>
          <w:rStyle w:val="Strong"/>
          <w:rFonts w:asciiTheme="minorHAnsi" w:hAnsiTheme="minorHAnsi" w:cstheme="minorHAnsi"/>
          <w:lang w:val="en-GB"/>
        </w:rPr>
        <w:t>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0B4EBD5B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{Procurement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D85E1B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6D1B25">
        <w:rPr>
          <w:rFonts w:ascii="Calibri" w:hAnsi="Calibri" w:cs="Calibri"/>
        </w:rPr>
        <w:t>27</w:t>
      </w:r>
      <w:r w:rsidR="006D1B25" w:rsidRPr="006D1B25">
        <w:rPr>
          <w:rFonts w:ascii="Calibri" w:hAnsi="Calibri" w:cs="Calibri"/>
          <w:vertAlign w:val="superscript"/>
        </w:rPr>
        <w:t>th</w:t>
      </w:r>
      <w:r w:rsidR="006D1B25">
        <w:rPr>
          <w:rFonts w:ascii="Calibri" w:hAnsi="Calibri" w:cs="Calibri"/>
        </w:rPr>
        <w:t xml:space="preserve"> January to 8</w:t>
      </w:r>
      <w:r w:rsidR="006D1B25" w:rsidRPr="006D1B25">
        <w:rPr>
          <w:rFonts w:ascii="Calibri" w:hAnsi="Calibri" w:cs="Calibri"/>
          <w:vertAlign w:val="superscript"/>
        </w:rPr>
        <w:t>th</w:t>
      </w:r>
      <w:r w:rsidR="006D1B25">
        <w:rPr>
          <w:rFonts w:ascii="Calibri" w:hAnsi="Calibri" w:cs="Calibri"/>
        </w:rPr>
        <w:t xml:space="preserve"> February,2021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BF851EB" w:rsidR="00B0293A" w:rsidRPr="00532E97" w:rsidRDefault="00B5331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461736">
              <w:rPr>
                <w:rFonts w:ascii="Calibri" w:hAnsi="Calibri"/>
                <w:szCs w:val="20"/>
              </w:rPr>
              <w:t>/11/2021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DFF2A03" w:rsidR="00B0293A" w:rsidRPr="00461736" w:rsidRDefault="00B5331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461736" w:rsidRPr="00461736">
              <w:rPr>
                <w:rFonts w:ascii="Calibri" w:hAnsi="Calibri"/>
                <w:szCs w:val="20"/>
              </w:rPr>
              <w:t>/11/2021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1B303320" w:rsidR="00B0293A" w:rsidRPr="00251A4B" w:rsidRDefault="0046173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20/11/2021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4128F1A" w:rsidR="00B0293A" w:rsidRPr="00CB6DDC" w:rsidRDefault="00B53312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6</w:t>
            </w:r>
            <w:r w:rsidR="00461736">
              <w:rPr>
                <w:rFonts w:ascii="Calibri" w:hAnsi="Calibri"/>
                <w:szCs w:val="20"/>
                <w:highlight w:val="yellow"/>
              </w:rPr>
              <w:t>/12/2021</w:t>
            </w:r>
            <w:r w:rsidR="00FB2957">
              <w:rPr>
                <w:rFonts w:ascii="Calibri" w:hAnsi="Calibri"/>
                <w:szCs w:val="20"/>
                <w:highlight w:val="yellow"/>
              </w:rPr>
              <w:t xml:space="preserve"> (17:00 pm)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390033E3" w:rsidR="00B0293A" w:rsidRPr="00532E97" w:rsidRDefault="0046173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7/12/2021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C6FA20C" w:rsidR="00B0293A" w:rsidRPr="00532E97" w:rsidRDefault="0046173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10/12/2021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FE73A38" w:rsidR="00B0293A" w:rsidRPr="00532E97" w:rsidRDefault="009B510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461736">
              <w:rPr>
                <w:rFonts w:ascii="Calibri" w:hAnsi="Calibri"/>
                <w:szCs w:val="20"/>
              </w:rPr>
              <w:t>/12/2021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682566EA" w:rsidR="00B0293A" w:rsidRPr="00532E97" w:rsidRDefault="009B510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29/12/2021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14B598BF" w:rsidR="00B0293A" w:rsidRPr="00532E97" w:rsidRDefault="009B510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31/12/2021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9D514" w14:textId="77777777" w:rsidR="00F76235" w:rsidRDefault="00F76235">
      <w:r>
        <w:separator/>
      </w:r>
    </w:p>
  </w:endnote>
  <w:endnote w:type="continuationSeparator" w:id="0">
    <w:p w14:paraId="3E831800" w14:textId="77777777" w:rsidR="00F76235" w:rsidRDefault="00F76235">
      <w:r>
        <w:continuationSeparator/>
      </w:r>
    </w:p>
  </w:endnote>
  <w:endnote w:type="continuationNotice" w:id="1">
    <w:p w14:paraId="1C26DD1E" w14:textId="77777777" w:rsidR="00F76235" w:rsidRDefault="00F762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5894AB5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E270F" w:rsidRPr="003E270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E270F" w:rsidRPr="003E270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E0EE31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53312">
      <w:rPr>
        <w:noProof/>
      </w:rPr>
      <w:t>2021-11-09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95A1A" w14:textId="77777777" w:rsidR="00F76235" w:rsidRDefault="00F76235">
      <w:r>
        <w:separator/>
      </w:r>
    </w:p>
  </w:footnote>
  <w:footnote w:type="continuationSeparator" w:id="0">
    <w:p w14:paraId="74A372FF" w14:textId="77777777" w:rsidR="00F76235" w:rsidRDefault="00F76235">
      <w:r>
        <w:continuationSeparator/>
      </w:r>
    </w:p>
  </w:footnote>
  <w:footnote w:type="continuationNotice" w:id="1">
    <w:p w14:paraId="61D1C64D" w14:textId="77777777" w:rsidR="00F76235" w:rsidRDefault="00F762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34D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613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63A2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0ED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188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65AB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270F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736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53EE"/>
    <w:rsid w:val="004F0141"/>
    <w:rsid w:val="004F083D"/>
    <w:rsid w:val="004F0924"/>
    <w:rsid w:val="004F1A85"/>
    <w:rsid w:val="004F2FB4"/>
    <w:rsid w:val="004F39B8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2BCA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96C4E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B25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103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3312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6235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57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AE4E3B-E98E-4696-AAD6-6F2C984505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11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4</cp:revision>
  <cp:lastPrinted>2013-10-18T08:32:00Z</cp:lastPrinted>
  <dcterms:created xsi:type="dcterms:W3CDTF">2021-11-07T21:23:00Z</dcterms:created>
  <dcterms:modified xsi:type="dcterms:W3CDTF">2021-11-09T04:32:00Z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